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60" w:rsidRPr="00FE1760" w:rsidRDefault="00997F14" w:rsidP="00FE176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FE1760" w:rsidRPr="00FE1760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FE1760" w:rsidRPr="00FE1760" w:rsidRDefault="00FE1760" w:rsidP="00FE176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E176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FE1760" w:rsidRPr="00FE1760" w:rsidRDefault="00FE1760" w:rsidP="00FE176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E176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FE1760" w:rsidRPr="00FE1760" w:rsidRDefault="00FE1760" w:rsidP="00FE176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E1760">
        <w:rPr>
          <w:rFonts w:ascii="Corbel" w:hAnsi="Corbel"/>
          <w:i/>
          <w:sz w:val="20"/>
          <w:szCs w:val="20"/>
          <w:lang w:eastAsia="ar-SA"/>
        </w:rPr>
        <w:t>(skrajne daty</w:t>
      </w:r>
      <w:r w:rsidRPr="00FE1760">
        <w:rPr>
          <w:rFonts w:ascii="Corbel" w:hAnsi="Corbel"/>
          <w:sz w:val="20"/>
          <w:szCs w:val="20"/>
          <w:lang w:eastAsia="ar-SA"/>
        </w:rPr>
        <w:t>)</w:t>
      </w:r>
    </w:p>
    <w:p w:rsidR="00FE1760" w:rsidRPr="00FE1760" w:rsidRDefault="00FE1760" w:rsidP="00FE176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E1760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:rsidR="00FE1760" w:rsidRDefault="00FE176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C4D60" w:rsidP="6CB32E5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CB32E58">
              <w:rPr>
                <w:rFonts w:ascii="Corbel" w:hAnsi="Corbel"/>
                <w:bCs/>
                <w:sz w:val="24"/>
                <w:szCs w:val="24"/>
              </w:rPr>
              <w:t>Podmioty niepubliczne w administracji publicznej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1C4D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1C4D60">
              <w:rPr>
                <w:rFonts w:ascii="Corbel" w:hAnsi="Corbel"/>
                <w:b w:val="0"/>
                <w:sz w:val="24"/>
                <w:szCs w:val="24"/>
              </w:rPr>
              <w:t>51</w:t>
            </w:r>
          </w:p>
        </w:tc>
      </w:tr>
      <w:tr w:rsidR="00207CB4" w:rsidRPr="009C54AE" w:rsidTr="2ECB1A6F">
        <w:tc>
          <w:tcPr>
            <w:tcW w:w="2694" w:type="dxa"/>
            <w:vAlign w:val="center"/>
          </w:tcPr>
          <w:p w:rsidR="00207CB4" w:rsidRPr="009C54AE" w:rsidRDefault="00207CB4" w:rsidP="00207C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207CB4" w:rsidRPr="009C54AE" w:rsidRDefault="00207CB4" w:rsidP="6CB32E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CB32E5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07CB4" w:rsidRPr="009C54AE" w:rsidTr="2ECB1A6F">
        <w:tc>
          <w:tcPr>
            <w:tcW w:w="2694" w:type="dxa"/>
            <w:vAlign w:val="center"/>
          </w:tcPr>
          <w:p w:rsidR="00207CB4" w:rsidRPr="009C54AE" w:rsidRDefault="00207CB4" w:rsidP="00207C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07CB4" w:rsidRPr="009C54AE" w:rsidRDefault="7D307308" w:rsidP="6CB32E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CB32E5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3F307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207CB4" w:rsidRPr="6CB32E58">
              <w:rPr>
                <w:rFonts w:ascii="Corbel" w:hAnsi="Corbel"/>
                <w:b w:val="0"/>
                <w:sz w:val="24"/>
                <w:szCs w:val="24"/>
              </w:rPr>
              <w:t>Zakład Nauki o Administracji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07C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C4D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3268521C" w:rsidP="2ECB1A6F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2ECB1A6F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317E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2ECB1A6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9317E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2ECB1A6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C4D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2ECB1A6F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09F2" w:rsidRPr="009C54AE" w:rsidTr="2ECB1A6F">
        <w:tc>
          <w:tcPr>
            <w:tcW w:w="2694" w:type="dxa"/>
            <w:vAlign w:val="center"/>
          </w:tcPr>
          <w:p w:rsidR="00FD09F2" w:rsidRPr="009C54AE" w:rsidRDefault="00FD09F2" w:rsidP="00FD0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D09F2" w:rsidRPr="009C54AE" w:rsidRDefault="00FD09F2" w:rsidP="00FD0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="00FD09F2" w:rsidRPr="009C54AE" w:rsidTr="2ECB1A6F">
        <w:tc>
          <w:tcPr>
            <w:tcW w:w="2694" w:type="dxa"/>
            <w:vAlign w:val="center"/>
          </w:tcPr>
          <w:p w:rsidR="00FD09F2" w:rsidRPr="009C54AE" w:rsidRDefault="00FD09F2" w:rsidP="00FD09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D09F2" w:rsidRPr="009C54AE" w:rsidRDefault="00FD09F2" w:rsidP="00FD09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:rsidTr="71173E4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71173E4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71173E4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71173E4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1173E46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71173E4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D09F2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1173E46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1173E4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1173E4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71173E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1173E4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82B2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3F3076" w:rsidRPr="00B94B91" w:rsidRDefault="003F3076" w:rsidP="003F30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94B91">
        <w:rPr>
          <w:rFonts w:ascii="MS Gothic" w:eastAsia="MS Gothic" w:hAnsi="MS Gothic" w:cs="MS Gothic" w:hint="eastAsia"/>
          <w:b w:val="0"/>
          <w:szCs w:val="24"/>
        </w:rPr>
        <w:t>☐</w:t>
      </w:r>
      <w:r w:rsidRPr="00B94B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71173E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1173E46">
        <w:rPr>
          <w:rFonts w:ascii="Corbel" w:hAnsi="Corbel"/>
          <w:smallCaps w:val="0"/>
        </w:rPr>
        <w:t xml:space="preserve">1.3 </w:t>
      </w:r>
      <w:r>
        <w:tab/>
      </w:r>
      <w:r w:rsidRPr="71173E46">
        <w:rPr>
          <w:rFonts w:ascii="Corbel" w:hAnsi="Corbel"/>
          <w:smallCaps w:val="0"/>
        </w:rPr>
        <w:t>For</w:t>
      </w:r>
      <w:r w:rsidR="00445970" w:rsidRPr="71173E46">
        <w:rPr>
          <w:rFonts w:ascii="Corbel" w:hAnsi="Corbel"/>
          <w:smallCaps w:val="0"/>
        </w:rPr>
        <w:t xml:space="preserve">ma zaliczenia przedmiotu </w:t>
      </w:r>
      <w:r w:rsidRPr="71173E46">
        <w:rPr>
          <w:rFonts w:ascii="Corbel" w:hAnsi="Corbel"/>
          <w:smallCaps w:val="0"/>
        </w:rPr>
        <w:t xml:space="preserve">(z toku) </w:t>
      </w:r>
      <w:r w:rsidRPr="71173E46">
        <w:rPr>
          <w:rFonts w:ascii="Corbel" w:hAnsi="Corbel"/>
          <w:b w:val="0"/>
          <w:smallCaps w:val="0"/>
        </w:rPr>
        <w:t>(egzamin, zaliczenie z oceną, zaliczenie bez oceny)</w:t>
      </w:r>
    </w:p>
    <w:p w:rsidR="71173E46" w:rsidRDefault="71173E46" w:rsidP="71173E46">
      <w:pPr>
        <w:pStyle w:val="Punktygwne"/>
        <w:spacing w:before="0" w:after="0"/>
        <w:rPr>
          <w:rFonts w:ascii="Corbel" w:hAnsi="Corbel"/>
          <w:b w:val="0"/>
        </w:rPr>
      </w:pPr>
    </w:p>
    <w:p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CB32E58">
        <w:rPr>
          <w:rFonts w:ascii="Corbel" w:hAnsi="Corbel"/>
        </w:rPr>
        <w:t xml:space="preserve">2.Wymagania wstępne </w:t>
      </w:r>
    </w:p>
    <w:p w:rsidR="6CB32E58" w:rsidRDefault="6CB32E58" w:rsidP="6CB32E5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6CB32E58">
        <w:tc>
          <w:tcPr>
            <w:tcW w:w="9670" w:type="dxa"/>
          </w:tcPr>
          <w:p w:rsidR="0085747A" w:rsidRPr="009C54AE" w:rsidRDefault="00C62AE6" w:rsidP="6CB32E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CB32E58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782B2C" w:rsidRPr="6CB32E58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71173E46" w:rsidRDefault="71173E46">
      <w:r>
        <w:br w:type="page"/>
      </w:r>
    </w:p>
    <w:p w:rsidR="0085747A" w:rsidRPr="00C05F44" w:rsidRDefault="0071620A" w:rsidP="71173E46">
      <w:pPr>
        <w:pStyle w:val="Punktygwne"/>
        <w:spacing w:before="0" w:after="0"/>
        <w:rPr>
          <w:rFonts w:ascii="Corbel" w:hAnsi="Corbel"/>
        </w:rPr>
      </w:pPr>
      <w:r w:rsidRPr="71173E46">
        <w:rPr>
          <w:rFonts w:ascii="Corbel" w:hAnsi="Corbel"/>
        </w:rPr>
        <w:lastRenderedPageBreak/>
        <w:t>3.</w:t>
      </w:r>
      <w:r w:rsidR="00A84C85" w:rsidRPr="71173E46">
        <w:rPr>
          <w:rFonts w:ascii="Corbel" w:hAnsi="Corbel"/>
        </w:rPr>
        <w:t>cele, efekty uczenia się</w:t>
      </w:r>
      <w:r w:rsidR="0085747A" w:rsidRPr="71173E46">
        <w:rPr>
          <w:rFonts w:ascii="Corbel" w:hAnsi="Corbel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FC00A4" w:rsidRPr="009C54AE" w:rsidTr="00FC00A4">
        <w:tc>
          <w:tcPr>
            <w:tcW w:w="844" w:type="dxa"/>
            <w:vAlign w:val="center"/>
          </w:tcPr>
          <w:p w:rsidR="00FC00A4" w:rsidRPr="009C54AE" w:rsidRDefault="00FC00A4" w:rsidP="00FC00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FC00A4" w:rsidRPr="009C54AE" w:rsidRDefault="00FC00A4" w:rsidP="00FC00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wyspecjalizowaną wiedzę w zakresie włączania w procesy administrowania podmiotu spoza sfery administracji publicznej oraz o formach prawnych ich udziału.</w:t>
            </w:r>
          </w:p>
        </w:tc>
      </w:tr>
      <w:tr w:rsidR="00FC00A4" w:rsidRPr="009C54AE" w:rsidTr="00FC00A4">
        <w:tc>
          <w:tcPr>
            <w:tcW w:w="844" w:type="dxa"/>
            <w:vAlign w:val="center"/>
          </w:tcPr>
          <w:p w:rsidR="00FC00A4" w:rsidRPr="009C54AE" w:rsidRDefault="00FC00A4" w:rsidP="00FC00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FC00A4" w:rsidRPr="009C54AE" w:rsidRDefault="00FC00A4" w:rsidP="00FC00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umiejętności w zakresie praktycznego zastosowania konkretnej formy udziału podmiotów niepublicznych w sferach działania administracji publicznej.</w:t>
            </w:r>
          </w:p>
        </w:tc>
      </w:tr>
      <w:tr w:rsidR="00FC00A4" w:rsidRPr="009C54AE" w:rsidTr="00FC00A4">
        <w:tc>
          <w:tcPr>
            <w:tcW w:w="844" w:type="dxa"/>
            <w:vAlign w:val="center"/>
          </w:tcPr>
          <w:p w:rsidR="00FC00A4" w:rsidRPr="009C54AE" w:rsidRDefault="00FC00A4" w:rsidP="00FC00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FC00A4" w:rsidRPr="009C54AE" w:rsidRDefault="00FC00A4" w:rsidP="00FC00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kompetencje w zakresie aktywnego uczestnictwa w przewidzianych przez prawo formach udziału w zadaniach administracji publicznej, tak z perspektywy obywatela, jak również członka organizacji.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2813CD" w:rsidTr="6CB32E58">
        <w:tc>
          <w:tcPr>
            <w:tcW w:w="1681" w:type="dxa"/>
            <w:vAlign w:val="center"/>
          </w:tcPr>
          <w:p w:rsidR="0085747A" w:rsidRPr="002813CD" w:rsidRDefault="0085747A" w:rsidP="6CB32E5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EK</w:t>
            </w:r>
            <w:r w:rsidR="00A84C85"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</w:t>
            </w:r>
            <w:r w:rsidR="00C05F44"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efekt uczenia się</w:t>
            </w:r>
            <w:r w:rsidR="46BB5CAD"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2813CD" w:rsidRDefault="0085747A" w:rsidP="6CB32E5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</w:t>
            </w:r>
            <w:r w:rsidR="00C05F44"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uczenia się </w:t>
            </w: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2813CD" w:rsidRDefault="0085747A" w:rsidP="6CB32E5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813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2813CD" w:rsidTr="6CB32E58">
        <w:tc>
          <w:tcPr>
            <w:tcW w:w="1681" w:type="dxa"/>
          </w:tcPr>
          <w:p w:rsidR="0085747A" w:rsidRPr="002813CD" w:rsidRDefault="0085747A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85747A" w:rsidRPr="002813CD" w:rsidRDefault="257B5605" w:rsidP="6CB32E58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:rsidR="0085747A" w:rsidRPr="002813CD" w:rsidRDefault="257B5605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="0085747A" w:rsidRPr="002813CD" w:rsidTr="6CB32E58">
        <w:tc>
          <w:tcPr>
            <w:tcW w:w="1681" w:type="dxa"/>
          </w:tcPr>
          <w:p w:rsidR="0085747A" w:rsidRPr="002813CD" w:rsidRDefault="0085747A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2813CD" w:rsidRDefault="257B5605" w:rsidP="6CB32E58">
            <w:pPr>
              <w:pStyle w:val="NormalnyWeb"/>
              <w:jc w:val="both"/>
              <w:rPr>
                <w:rFonts w:ascii="Corbel" w:eastAsia="Corbel" w:hAnsi="Corbel" w:cs="Corbel"/>
              </w:rPr>
            </w:pPr>
            <w:r w:rsidRPr="002813CD">
              <w:rPr>
                <w:rFonts w:ascii="Corbel" w:eastAsia="Corbel" w:hAnsi="Corbel" w:cs="Corbel"/>
                <w:color w:val="000000" w:themeColor="text1"/>
              </w:rPr>
              <w:t>Wykazuje się pogłębioną wiedzą na temat teorii naukowych właściwych dla kierunku administracja oraz ma rozszerzoną wiedzę w zakresie miejsca i znaczenia nauk społecznych w systemie nauk oraz rozpoznaje ich relacje do innych nauk społecznych, znając zarys ewolucji instytucji administracyjnych i prawnych, a także posiadając szeroką wiedzę o poglądach doktryny i orzecznictwa na temat struktur i instytucji administracyjno-prawnych.</w:t>
            </w:r>
          </w:p>
        </w:tc>
        <w:tc>
          <w:tcPr>
            <w:tcW w:w="1865" w:type="dxa"/>
          </w:tcPr>
          <w:p w:rsidR="0085747A" w:rsidRPr="002813CD" w:rsidRDefault="257B5605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K_W06</w:t>
            </w:r>
          </w:p>
        </w:tc>
      </w:tr>
      <w:tr w:rsidR="000F1754" w:rsidRPr="002813CD" w:rsidTr="6CB32E58">
        <w:tc>
          <w:tcPr>
            <w:tcW w:w="1681" w:type="dxa"/>
          </w:tcPr>
          <w:p w:rsidR="000F1754" w:rsidRPr="002813CD" w:rsidRDefault="5B7BB7FE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0F1754" w:rsidRPr="002813CD" w:rsidRDefault="5B7BB7FE" w:rsidP="6CB32E58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="000F1754" w:rsidRPr="002813CD" w:rsidRDefault="257B5605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="000F1754" w:rsidRPr="002813CD" w:rsidTr="6CB32E58">
        <w:tc>
          <w:tcPr>
            <w:tcW w:w="1681" w:type="dxa"/>
          </w:tcPr>
          <w:p w:rsidR="000F1754" w:rsidRPr="002813CD" w:rsidRDefault="5B7BB7FE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F1754" w:rsidRPr="002813CD" w:rsidRDefault="5B7BB7FE" w:rsidP="6CB32E58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:rsidR="000F1754" w:rsidRPr="002813CD" w:rsidRDefault="257B5605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K_U03</w:t>
            </w:r>
          </w:p>
        </w:tc>
      </w:tr>
      <w:tr w:rsidR="000F1754" w:rsidRPr="002813CD" w:rsidTr="6CB32E58">
        <w:tc>
          <w:tcPr>
            <w:tcW w:w="1681" w:type="dxa"/>
          </w:tcPr>
          <w:p w:rsidR="000F1754" w:rsidRPr="002813CD" w:rsidRDefault="5B7BB7FE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F1754" w:rsidRPr="002813CD" w:rsidRDefault="5B7BB7FE" w:rsidP="6CB32E58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Jest zdolny do samodzielnego rozwiazywania podstawowych problemów administracyjnych, prawnych i </w:t>
            </w:r>
            <w:r w:rsidRPr="002813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>etycznych związanych z funkcjonowaniem struktur publicznych i niepublicznych</w:t>
            </w:r>
          </w:p>
        </w:tc>
        <w:tc>
          <w:tcPr>
            <w:tcW w:w="1865" w:type="dxa"/>
          </w:tcPr>
          <w:p w:rsidR="000F1754" w:rsidRPr="002813CD" w:rsidRDefault="257B5605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lastRenderedPageBreak/>
              <w:t>K_K02</w:t>
            </w:r>
          </w:p>
        </w:tc>
      </w:tr>
      <w:tr w:rsidR="0085747A" w:rsidRPr="002813CD" w:rsidTr="6CB32E58">
        <w:tc>
          <w:tcPr>
            <w:tcW w:w="1681" w:type="dxa"/>
          </w:tcPr>
          <w:p w:rsidR="0085747A" w:rsidRPr="002813CD" w:rsidRDefault="0085747A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</w:t>
            </w:r>
            <w:r w:rsidR="5B7BB7FE" w:rsidRPr="002813CD">
              <w:rPr>
                <w:rFonts w:ascii="Corbel" w:eastAsia="Corbel" w:hAnsi="Corbel" w:cs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85747A" w:rsidRPr="002813CD" w:rsidRDefault="5B7BB7FE" w:rsidP="6CB32E58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Potrafi działać w sposób zorganizowany, wykorzystując wiedzę i umiejętności zdobyte w trakcie studiów</w:t>
            </w:r>
          </w:p>
        </w:tc>
        <w:tc>
          <w:tcPr>
            <w:tcW w:w="1865" w:type="dxa"/>
          </w:tcPr>
          <w:p w:rsidR="0085747A" w:rsidRPr="002813CD" w:rsidRDefault="257B5605" w:rsidP="6CB32E5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2813C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:rsidR="6CB32E58" w:rsidRDefault="6CB32E58" w:rsidP="6CB32E58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6CB32E5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 xml:space="preserve">Administracja publiczna i jej zadania –podstawowe pojęcia. 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Pojęcie podmiotu spoza systemu administracji publicznej (podmiotu niepublicznego) i ich rodzaje.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Przesłanki udziału podmiotów niepublicznych w realizacji zadań organów administracji publicznej – perspektywa administracyjno-prawna, aksjologiczna, prakseologiczna.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wykonywania zadań administracji świadczącej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zadań administracji gospodarczej.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prawnych.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planowania.</w:t>
            </w:r>
          </w:p>
        </w:tc>
      </w:tr>
      <w:tr w:rsidR="00FC00A4" w:rsidRPr="009C54AE" w:rsidTr="6CB32E58">
        <w:tc>
          <w:tcPr>
            <w:tcW w:w="9520" w:type="dxa"/>
          </w:tcPr>
          <w:p w:rsidR="00FC00A4" w:rsidRPr="009C54AE" w:rsidRDefault="00FC00A4" w:rsidP="6CB32E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B32E58">
              <w:rPr>
                <w:rFonts w:ascii="Corbel" w:hAnsi="Corbel"/>
                <w:sz w:val="24"/>
                <w:szCs w:val="24"/>
              </w:rPr>
              <w:t>Podstawy prawne i formy udziału podmiotów niepublicznych w procesach kontroli.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CB32E5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CB32E58">
        <w:rPr>
          <w:rFonts w:ascii="Corbel" w:hAnsi="Corbel"/>
          <w:sz w:val="24"/>
          <w:szCs w:val="24"/>
        </w:rPr>
        <w:t xml:space="preserve">, </w:t>
      </w:r>
      <w:r w:rsidRPr="6CB32E5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71173E46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zadań publicznych i ich klasyfikacja wg organów administracji publicznej.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rodzaje podmiotów spoza systemu administracji publicznej.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prawne i formy udziału podmiotów niepublicznych w wykonywaniu zadań pomocy społecznej. 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i formy udziału podmiotów niepublicznych w wykonywaniu zadań z zakresu oświaty i wychowania.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i formy udział podmiotów niepublicznych w zadaniach inwestycyjnych na przykładzie gminy.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i formy udziału podmiotów niepublicznych w kształtowaniu przepisów prawa powszechnie obowiązującego na przykładzie jednostek samorządu terytorialnego.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1173E46">
              <w:rPr>
                <w:rFonts w:ascii="Corbel" w:hAnsi="Corbel"/>
                <w:sz w:val="24"/>
                <w:szCs w:val="24"/>
              </w:rPr>
              <w:t>Podstawy prawne i formy udziału podmiotów niepublicznych w opracowywaniu przez organy administracji programów i strategii na przykładzie zadań z zakresu rozwoju.</w:t>
            </w:r>
          </w:p>
        </w:tc>
      </w:tr>
      <w:tr w:rsidR="00FC00A4" w:rsidRPr="009C54AE" w:rsidTr="71173E46">
        <w:tc>
          <w:tcPr>
            <w:tcW w:w="9520" w:type="dxa"/>
          </w:tcPr>
          <w:p w:rsidR="00FC00A4" w:rsidRPr="009C54AE" w:rsidRDefault="00FC00A4" w:rsidP="00FC00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niepubliczne jako uczestnicy kontroli na przykładzie kontroli społecznej.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C00A4" w:rsidRPr="003F2912" w:rsidRDefault="00FC00A4" w:rsidP="00FC00A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2912">
        <w:rPr>
          <w:rFonts w:ascii="Corbel" w:hAnsi="Corbel"/>
          <w:b w:val="0"/>
          <w:smallCaps w:val="0"/>
          <w:sz w:val="22"/>
        </w:rPr>
        <w:t>Wykład: wykład informacyjny, wykład problemowy, wykład z prezentacją multimedialną.</w:t>
      </w:r>
    </w:p>
    <w:p w:rsidR="00FC00A4" w:rsidRPr="003F2912" w:rsidRDefault="00FC00A4" w:rsidP="00FC00A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2912">
        <w:rPr>
          <w:rFonts w:ascii="Corbel" w:hAnsi="Corbel"/>
          <w:b w:val="0"/>
          <w:smallCaps w:val="0"/>
          <w:sz w:val="22"/>
        </w:rPr>
        <w:t>Ćwiczenia: analiza tekstów z dyskusją, metoda projektów (projekt badawczy, praktyczny), praca w grupach (rozwiązywanie zadań, 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71173E46" w:rsidRDefault="71173E46">
      <w:r>
        <w:br w:type="page"/>
      </w: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FC00A4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9C54AE" w:rsidRDefault="0085747A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FC00A4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FC00A4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C00A4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:rsidR="0085747A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FC00A4" w:rsidRPr="009C54AE" w:rsidTr="00FC00A4">
        <w:tc>
          <w:tcPr>
            <w:tcW w:w="1962" w:type="dxa"/>
          </w:tcPr>
          <w:p w:rsidR="00FC00A4" w:rsidRPr="009C54AE" w:rsidRDefault="00FC00A4" w:rsidP="00FC00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C00A4" w:rsidRPr="00FC00A4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C00A4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:rsidR="00FC00A4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FC00A4" w:rsidRPr="009C54AE" w:rsidTr="00FC00A4">
        <w:tc>
          <w:tcPr>
            <w:tcW w:w="1962" w:type="dxa"/>
          </w:tcPr>
          <w:p w:rsidR="00FC00A4" w:rsidRPr="009C54AE" w:rsidRDefault="00FC00A4" w:rsidP="00FC00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FC00A4" w:rsidRPr="00FC00A4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C00A4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17" w:type="dxa"/>
          </w:tcPr>
          <w:p w:rsidR="00FC00A4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782B2C" w:rsidRPr="009C54AE" w:rsidTr="00FC00A4">
        <w:tc>
          <w:tcPr>
            <w:tcW w:w="1962" w:type="dxa"/>
          </w:tcPr>
          <w:p w:rsidR="00782B2C" w:rsidRPr="009C54AE" w:rsidRDefault="00782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82B2C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:rsidR="00782B2C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82B2C" w:rsidRPr="009C54AE" w:rsidTr="00FC00A4">
        <w:tc>
          <w:tcPr>
            <w:tcW w:w="1962" w:type="dxa"/>
          </w:tcPr>
          <w:p w:rsidR="00782B2C" w:rsidRPr="009C54AE" w:rsidRDefault="00782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82B2C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782B2C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82B2C" w:rsidRPr="009C54AE" w:rsidTr="00FC00A4">
        <w:tc>
          <w:tcPr>
            <w:tcW w:w="1962" w:type="dxa"/>
          </w:tcPr>
          <w:p w:rsidR="00782B2C" w:rsidRPr="009C54AE" w:rsidRDefault="00782B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82B2C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="00782B2C" w:rsidRPr="009C54AE" w:rsidRDefault="00FC00A4" w:rsidP="003F30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2377B" w:rsidRDefault="00F2377B" w:rsidP="00F23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uczestnictwo w zajęciach oraz uzyskanie zaliczenia z ćwiczeń i złożenia z oceną pozytywną egzaminu końcowego. </w:t>
            </w:r>
          </w:p>
          <w:p w:rsidR="00F2377B" w:rsidRDefault="00F2377B" w:rsidP="00F23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Przyjęte dla oceny kryteria odnoszą się do stopnia osiągnięcia przez studenta założonych efektów uczenia się i kształtują się dla ćwiczeń i wykładu w następujący sposób: </w:t>
            </w:r>
          </w:p>
          <w:p w:rsidR="00F2377B" w:rsidRDefault="00F2377B" w:rsidP="00F23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poniżej 50%-ocena niedostateczna, w przedziale 51-60%- ocena dostateczny, 61-70%- dostateczny plus, 71-80% - dobry, 81-90%- dobry plus, powyżej 90% - bardzo dobry.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71173E46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71173E46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1173E46">
              <w:rPr>
                <w:rFonts w:ascii="Corbel" w:hAnsi="Corbel"/>
                <w:sz w:val="24"/>
                <w:szCs w:val="24"/>
              </w:rPr>
              <w:t>G</w:t>
            </w:r>
            <w:r w:rsidR="0085747A" w:rsidRPr="71173E4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E7D35E1" w:rsidRPr="71173E46">
              <w:rPr>
                <w:rFonts w:ascii="Corbel" w:hAnsi="Corbel"/>
                <w:sz w:val="24"/>
                <w:szCs w:val="24"/>
              </w:rPr>
              <w:t>z </w:t>
            </w:r>
            <w:r w:rsidR="02D8BB23" w:rsidRPr="71173E4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1173E4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82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71173E46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82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71173E46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82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71173E4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82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71173E4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82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6CB32E5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4E6A405A" w:rsidP="6CB32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B32E5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:rsidTr="6CB32E58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174B327B" w:rsidP="6CB32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CB32E5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13CD" w:rsidRDefault="002813C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FC00A4" w:rsidRPr="00A751EF" w:rsidTr="6CB32E58">
        <w:trPr>
          <w:trHeight w:val="397"/>
        </w:trPr>
        <w:tc>
          <w:tcPr>
            <w:tcW w:w="7513" w:type="dxa"/>
          </w:tcPr>
          <w:p w:rsidR="00FC00A4" w:rsidRPr="00A751EF" w:rsidRDefault="00FC00A4" w:rsidP="6CB32E5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51E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6CB32E58" w:rsidRPr="00A751EF" w:rsidRDefault="6CB32E58" w:rsidP="6CB32E5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 xml:space="preserve">S. Biernat,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publicznych. Problematyka prawna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>, Warszawa-Kraków 1994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 xml:space="preserve">L. Zacharko,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 gminy. Studium administracyjnoprawne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>. Katowice 2000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shd w:val="clear" w:color="auto" w:fill="FFFFFF"/>
              </w:rPr>
              <w:t>Relacje administracji publicznej z podmiotami niepublicznymi w sferze stanowienia przepisów i planów działania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[w:]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„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Administracja niewładcza</w:t>
            </w:r>
            <w:r w:rsidR="002B1628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”,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(red. ) A. Barczewska-Dziobek, K. Kłosowska-Lasek, Rzeszów 2014</w:t>
            </w: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.</w:t>
            </w:r>
          </w:p>
          <w:p w:rsidR="00FC00A4" w:rsidRPr="00A751EF" w:rsidRDefault="00FC00A4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C00A4" w:rsidRPr="00A751EF" w:rsidTr="6CB32E58">
        <w:trPr>
          <w:trHeight w:val="397"/>
        </w:trPr>
        <w:tc>
          <w:tcPr>
            <w:tcW w:w="7513" w:type="dxa"/>
          </w:tcPr>
          <w:p w:rsidR="00FC00A4" w:rsidRPr="00A751EF" w:rsidRDefault="00FC00A4" w:rsidP="6CB32E5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751EF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6CB32E58" w:rsidRPr="00A751EF" w:rsidRDefault="6CB32E58" w:rsidP="6CB32E5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Udział polskich organizacji pozarządowych w wykonywaniu zadań publicznych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2005</w:t>
            </w: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 xml:space="preserve">J. Szlachetko, </w:t>
            </w:r>
            <w:r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dział podmiotów spoza systemu administracji publicznej w stanowieniu prawa miejscowego przez organy jednostek samorządu terytorialnego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>, Gdańsk 2016</w:t>
            </w:r>
            <w:r w:rsidRPr="00A751E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 xml:space="preserve">B. Szymkow,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Uspołecznienie a prywatyzacja zadań publicznych w świetle rozwoju społeczeństwa obywatelskiego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>,http://www.repozytorium.uni.wroc.pl/Content/79893/PDF/04_B_Szymkow_Uspolecznienie_a_prywatyzacja_zadan_publicznych.pdf,</w:t>
            </w:r>
          </w:p>
          <w:p w:rsidR="00FC00A4" w:rsidRPr="00A751EF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Współpraca międzysektorowa i zlecanie zadań podmiotom niepublicznym: pożytku publicznego i biznesowym (w ramach różnego rodzaju partnerstw) w sferze pomocy społeczne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j, </w:t>
            </w:r>
            <w:r w:rsidR="00FC00A4" w:rsidRPr="00A751EF">
              <w:rPr>
                <w:rFonts w:ascii="Corbel" w:hAnsi="Corbel"/>
                <w:b w:val="0"/>
                <w:smallCaps w:val="0"/>
                <w:szCs w:val="24"/>
              </w:rPr>
              <w:t>https://wrzos.org.pl/projekt1.18/download/Ekspertyzy%20prawna%20ZE%20modele.pdf</w:t>
            </w:r>
          </w:p>
          <w:p w:rsidR="00FC00A4" w:rsidRDefault="003F3076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Szewczak, </w:t>
            </w:r>
            <w:r w:rsidR="00FC00A4" w:rsidRPr="00A751E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Administrowanie rozwojem regionalnym w systemie prawa administracyjnego</w:t>
            </w:r>
            <w:r w:rsidR="00FC00A4" w:rsidRPr="00A751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3319CC" w:rsidRPr="00A751EF" w:rsidRDefault="003319CC" w:rsidP="00FC00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6. D.Fleszar, </w:t>
            </w:r>
            <w:r w:rsidRPr="003319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Realizacja zadań publicznych przez organizacje pozarządowe –studium administracyjnoprawne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Sosnowiec 2018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778" w:rsidRDefault="00936778" w:rsidP="00C16ABF">
      <w:pPr>
        <w:spacing w:after="0" w:line="240" w:lineRule="auto"/>
      </w:pPr>
      <w:r>
        <w:separator/>
      </w:r>
    </w:p>
  </w:endnote>
  <w:endnote w:type="continuationSeparator" w:id="1">
    <w:p w:rsidR="00936778" w:rsidRDefault="009367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778" w:rsidRDefault="00936778" w:rsidP="00C16ABF">
      <w:pPr>
        <w:spacing w:after="0" w:line="240" w:lineRule="auto"/>
      </w:pPr>
      <w:r>
        <w:separator/>
      </w:r>
    </w:p>
  </w:footnote>
  <w:footnote w:type="continuationSeparator" w:id="1">
    <w:p w:rsidR="00936778" w:rsidRDefault="0093677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CD6DF5"/>
    <w:multiLevelType w:val="hybridMultilevel"/>
    <w:tmpl w:val="CF187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3B88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754"/>
    <w:rsid w:val="000F1C57"/>
    <w:rsid w:val="000F5615"/>
    <w:rsid w:val="001218A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4D60"/>
    <w:rsid w:val="001D657B"/>
    <w:rsid w:val="001D7B54"/>
    <w:rsid w:val="001E0209"/>
    <w:rsid w:val="001E2696"/>
    <w:rsid w:val="001F2CA2"/>
    <w:rsid w:val="00207CB4"/>
    <w:rsid w:val="002144C0"/>
    <w:rsid w:val="0022477D"/>
    <w:rsid w:val="002278A9"/>
    <w:rsid w:val="002336F9"/>
    <w:rsid w:val="0024028F"/>
    <w:rsid w:val="00244ABC"/>
    <w:rsid w:val="00256EA2"/>
    <w:rsid w:val="002673CD"/>
    <w:rsid w:val="002813CD"/>
    <w:rsid w:val="00281FF2"/>
    <w:rsid w:val="002857DE"/>
    <w:rsid w:val="00291567"/>
    <w:rsid w:val="002A22BF"/>
    <w:rsid w:val="002A2389"/>
    <w:rsid w:val="002A671D"/>
    <w:rsid w:val="002B162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14"/>
    <w:rsid w:val="003319C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6D8"/>
    <w:rsid w:val="003D18A9"/>
    <w:rsid w:val="003D6CE2"/>
    <w:rsid w:val="003E1941"/>
    <w:rsid w:val="003E21DF"/>
    <w:rsid w:val="003E2FE6"/>
    <w:rsid w:val="003E49D5"/>
    <w:rsid w:val="003F205D"/>
    <w:rsid w:val="003F3076"/>
    <w:rsid w:val="003F38C0"/>
    <w:rsid w:val="0041061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8CB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845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B2C"/>
    <w:rsid w:val="00787C2A"/>
    <w:rsid w:val="00790E27"/>
    <w:rsid w:val="007A4022"/>
    <w:rsid w:val="007A6E6E"/>
    <w:rsid w:val="007C3299"/>
    <w:rsid w:val="007C3BCC"/>
    <w:rsid w:val="007C4546"/>
    <w:rsid w:val="007D01A3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580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76F"/>
    <w:rsid w:val="008E64F4"/>
    <w:rsid w:val="008F12C9"/>
    <w:rsid w:val="008F6E29"/>
    <w:rsid w:val="00916188"/>
    <w:rsid w:val="00923D7D"/>
    <w:rsid w:val="009317E8"/>
    <w:rsid w:val="00936778"/>
    <w:rsid w:val="009508DF"/>
    <w:rsid w:val="00950DAC"/>
    <w:rsid w:val="00954A07"/>
    <w:rsid w:val="00963472"/>
    <w:rsid w:val="00990CA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1EF"/>
    <w:rsid w:val="00A84C85"/>
    <w:rsid w:val="00A97DE1"/>
    <w:rsid w:val="00AB053C"/>
    <w:rsid w:val="00AB61F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6ECA"/>
    <w:rsid w:val="00BD3869"/>
    <w:rsid w:val="00BD66E9"/>
    <w:rsid w:val="00BD6FF4"/>
    <w:rsid w:val="00BE00B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E6"/>
    <w:rsid w:val="00C67E92"/>
    <w:rsid w:val="00C70A26"/>
    <w:rsid w:val="00C766DF"/>
    <w:rsid w:val="00C92E00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4DD"/>
    <w:rsid w:val="00D8075B"/>
    <w:rsid w:val="00D8678B"/>
    <w:rsid w:val="00DA2114"/>
    <w:rsid w:val="00DC735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147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77B"/>
    <w:rsid w:val="00F27A7B"/>
    <w:rsid w:val="00F526AF"/>
    <w:rsid w:val="00F617C3"/>
    <w:rsid w:val="00F7066B"/>
    <w:rsid w:val="00F83B28"/>
    <w:rsid w:val="00F974DA"/>
    <w:rsid w:val="00FA46E5"/>
    <w:rsid w:val="00FB7DBA"/>
    <w:rsid w:val="00FC00A4"/>
    <w:rsid w:val="00FC1C25"/>
    <w:rsid w:val="00FC3F45"/>
    <w:rsid w:val="00FD09F2"/>
    <w:rsid w:val="00FD503F"/>
    <w:rsid w:val="00FD7589"/>
    <w:rsid w:val="00FE1760"/>
    <w:rsid w:val="00FF016A"/>
    <w:rsid w:val="00FF1401"/>
    <w:rsid w:val="00FF5E7D"/>
    <w:rsid w:val="01C434A8"/>
    <w:rsid w:val="02D8BB23"/>
    <w:rsid w:val="174B327B"/>
    <w:rsid w:val="1844FBF2"/>
    <w:rsid w:val="20B2D239"/>
    <w:rsid w:val="210FC295"/>
    <w:rsid w:val="23434412"/>
    <w:rsid w:val="236A6F5F"/>
    <w:rsid w:val="257B5605"/>
    <w:rsid w:val="29CACF6E"/>
    <w:rsid w:val="2ECB1A6F"/>
    <w:rsid w:val="3268521C"/>
    <w:rsid w:val="34D6B2DF"/>
    <w:rsid w:val="3DF32E90"/>
    <w:rsid w:val="3E7D35E1"/>
    <w:rsid w:val="3F8EFEF1"/>
    <w:rsid w:val="46BB5CAD"/>
    <w:rsid w:val="4B16110F"/>
    <w:rsid w:val="4E6A405A"/>
    <w:rsid w:val="5B7BB7FE"/>
    <w:rsid w:val="60F95D19"/>
    <w:rsid w:val="6CB32E58"/>
    <w:rsid w:val="71173E46"/>
    <w:rsid w:val="7AF1FFBD"/>
    <w:rsid w:val="7D307308"/>
    <w:rsid w:val="7FAF4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0F17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1E73-338A-4080-B69C-A3C0BCED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1266</Words>
  <Characters>7597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cp:lastPrinted>2019-02-06T12:12:00Z</cp:lastPrinted>
  <dcterms:created xsi:type="dcterms:W3CDTF">2024-09-11T09:13:00Z</dcterms:created>
  <dcterms:modified xsi:type="dcterms:W3CDTF">2024-09-11T10:00:00Z</dcterms:modified>
</cp:coreProperties>
</file>